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FBB" w:rsidRPr="008978B2" w:rsidRDefault="00582FB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82FBB" w:rsidRPr="008978B2" w:rsidRDefault="00582FB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 xml:space="preserve"> 28.02.2017</w:t>
      </w:r>
    </w:p>
    <w:p w:rsidR="00582FBB" w:rsidRPr="008978B2" w:rsidRDefault="00582FB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82FBB" w:rsidRPr="008978B2" w:rsidRDefault="00582FBB" w:rsidP="006D3708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82FBB" w:rsidRDefault="00582FBB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82FBB" w:rsidRPr="008978B2" w:rsidRDefault="00582FBB" w:rsidP="00A513E1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</w:t>
      </w:r>
      <w:r w:rsidRPr="00A513E1">
        <w:rPr>
          <w:rFonts w:ascii="Comic Sans MS" w:hAnsi="Comic Sans MS" w:cs="Calibri"/>
          <w:sz w:val="20"/>
          <w:szCs w:val="20"/>
        </w:rPr>
        <w:t>ocuklara</w:t>
      </w:r>
      <w:r>
        <w:rPr>
          <w:rFonts w:ascii="Comic Sans MS" w:hAnsi="Comic Sans MS" w:cs="Calibri"/>
          <w:sz w:val="20"/>
          <w:szCs w:val="20"/>
        </w:rPr>
        <w:t xml:space="preserve"> n</w:t>
      </w:r>
      <w:r w:rsidRPr="00A2029B">
        <w:rPr>
          <w:rFonts w:ascii="Comic Sans MS" w:hAnsi="Comic Sans MS"/>
          <w:sz w:val="20"/>
          <w:szCs w:val="20"/>
        </w:rPr>
        <w:t>asıl o</w:t>
      </w:r>
      <w:r w:rsidRPr="008978B2">
        <w:rPr>
          <w:rFonts w:ascii="Comic Sans MS" w:hAnsi="Comic Sans MS"/>
          <w:sz w:val="20"/>
          <w:szCs w:val="20"/>
        </w:rPr>
        <w:t>ldukları sorularak kısaca sohbet edilir. Çocuklara hangi öğrenme merkezine geçecekleri sorulup kararsız olanlara rehberlik edilir. Öğrenme merkezini seçen çocuk ilgisi doğrultusunda etkinliğini sürdürür.</w:t>
      </w:r>
    </w:p>
    <w:p w:rsidR="00582FBB" w:rsidRPr="008978B2" w:rsidRDefault="00582FB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82FBB" w:rsidRPr="008978B2" w:rsidRDefault="00582FB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82FBB" w:rsidRPr="008978B2" w:rsidRDefault="00582FB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</w:t>
      </w:r>
      <w:r>
        <w:rPr>
          <w:rFonts w:ascii="Comic Sans MS" w:hAnsi="Comic Sans MS"/>
          <w:b/>
          <w:sz w:val="20"/>
          <w:szCs w:val="20"/>
        </w:rPr>
        <w:t>M</w:t>
      </w:r>
      <w:r w:rsidRPr="008978B2">
        <w:rPr>
          <w:rFonts w:ascii="Comic Sans MS" w:hAnsi="Comic Sans MS"/>
          <w:b/>
          <w:sz w:val="20"/>
          <w:szCs w:val="20"/>
        </w:rPr>
        <w:t>izlik</w:t>
      </w:r>
    </w:p>
    <w:p w:rsidR="00582FBB" w:rsidRPr="008978B2" w:rsidRDefault="00582FB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82FBB" w:rsidRPr="008978B2" w:rsidRDefault="00582FBB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BALONLAR NEREDE?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oyun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582FBB" w:rsidRDefault="00582FBB" w:rsidP="006D3708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582FBB" w:rsidRPr="00391CB6" w:rsidRDefault="00582FBB" w:rsidP="006D3708">
      <w:pPr>
        <w:pStyle w:val="NoSpacing"/>
        <w:rPr>
          <w:rFonts w:ascii="Comic Sans MS" w:hAnsi="Comic Sans MS"/>
          <w:b/>
          <w:sz w:val="20"/>
          <w:szCs w:val="20"/>
        </w:rPr>
      </w:pPr>
      <w:r w:rsidRPr="00391CB6">
        <w:rPr>
          <w:rFonts w:ascii="Comic Sans MS" w:hAnsi="Comic Sans MS"/>
          <w:b/>
          <w:sz w:val="20"/>
          <w:szCs w:val="20"/>
        </w:rPr>
        <w:t>Öğle Yemeği, Temizlik</w:t>
      </w:r>
    </w:p>
    <w:p w:rsidR="00582FBB" w:rsidRPr="00391CB6" w:rsidRDefault="00582FBB" w:rsidP="00391CB6">
      <w:pPr>
        <w:pStyle w:val="NoSpacing"/>
        <w:rPr>
          <w:rFonts w:ascii="Comic Sans MS" w:hAnsi="Comic Sans MS"/>
          <w:b/>
          <w:sz w:val="20"/>
          <w:szCs w:val="20"/>
        </w:rPr>
      </w:pPr>
      <w:r w:rsidRPr="00391CB6">
        <w:rPr>
          <w:rFonts w:ascii="Comic Sans MS" w:hAnsi="Comic Sans MS"/>
          <w:b/>
          <w:sz w:val="20"/>
          <w:szCs w:val="20"/>
        </w:rPr>
        <w:t xml:space="preserve">Dinlenme            </w:t>
      </w:r>
    </w:p>
    <w:p w:rsidR="00582FBB" w:rsidRPr="00391CB6" w:rsidRDefault="00582FBB" w:rsidP="00391CB6">
      <w:pPr>
        <w:pStyle w:val="NoSpacing"/>
        <w:rPr>
          <w:rFonts w:ascii="Comic Sans MS" w:hAnsi="Comic Sans MS"/>
          <w:b/>
          <w:sz w:val="20"/>
          <w:szCs w:val="20"/>
        </w:rPr>
      </w:pPr>
      <w:r w:rsidRPr="00391CB6">
        <w:rPr>
          <w:rFonts w:ascii="Comic Sans MS" w:hAnsi="Comic Sans MS"/>
          <w:b/>
          <w:sz w:val="20"/>
          <w:szCs w:val="20"/>
        </w:rPr>
        <w:t>Kahvaltı, Temizlik</w:t>
      </w:r>
    </w:p>
    <w:p w:rsidR="00582FBB" w:rsidRPr="00391CB6" w:rsidRDefault="00582FBB" w:rsidP="00391CB6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582FBB" w:rsidRPr="00391CB6" w:rsidRDefault="00582FBB" w:rsidP="00391CB6">
      <w:pPr>
        <w:pStyle w:val="NoSpacing"/>
        <w:rPr>
          <w:rFonts w:ascii="Comic Sans MS" w:hAnsi="Comic Sans MS"/>
          <w:b/>
          <w:sz w:val="20"/>
          <w:szCs w:val="20"/>
        </w:rPr>
      </w:pPr>
      <w:r w:rsidRPr="00391CB6">
        <w:rPr>
          <w:rFonts w:ascii="Comic Sans MS" w:hAnsi="Comic Sans MS"/>
          <w:b/>
          <w:sz w:val="20"/>
          <w:szCs w:val="20"/>
        </w:rPr>
        <w:t>Etkinlik Zamanı</w:t>
      </w:r>
    </w:p>
    <w:p w:rsidR="00582FBB" w:rsidRPr="006D3708" w:rsidRDefault="00582FBB" w:rsidP="00391CB6">
      <w:pPr>
        <w:pStyle w:val="NoSpacing"/>
        <w:rPr>
          <w:rFonts w:ascii="Comic Sans MS" w:hAnsi="Comic Sans MS"/>
          <w:sz w:val="20"/>
          <w:szCs w:val="20"/>
        </w:rPr>
      </w:pPr>
      <w:r w:rsidRPr="006D3708">
        <w:rPr>
          <w:rFonts w:ascii="Comic Sans MS" w:hAnsi="Comic Sans MS"/>
          <w:sz w:val="20"/>
          <w:szCs w:val="20"/>
        </w:rPr>
        <w:t xml:space="preserve">‘’ </w:t>
      </w:r>
      <w:r>
        <w:rPr>
          <w:rFonts w:ascii="Comic Sans MS" w:hAnsi="Comic Sans MS"/>
          <w:sz w:val="20"/>
          <w:szCs w:val="20"/>
        </w:rPr>
        <w:t xml:space="preserve">YANARDAĞ ’’ isimli fen </w:t>
      </w:r>
      <w:r w:rsidRPr="006D3708">
        <w:rPr>
          <w:rFonts w:ascii="Comic Sans MS" w:hAnsi="Comic Sans MS"/>
          <w:sz w:val="20"/>
          <w:szCs w:val="20"/>
        </w:rPr>
        <w:t xml:space="preserve"> etkinliği</w:t>
      </w:r>
    </w:p>
    <w:p w:rsidR="00582FBB" w:rsidRPr="00391CB6" w:rsidRDefault="00582FBB" w:rsidP="00391CB6">
      <w:pPr>
        <w:pStyle w:val="NoSpacing"/>
        <w:rPr>
          <w:rFonts w:ascii="Comic Sans MS" w:hAnsi="Comic Sans MS"/>
          <w:b/>
          <w:sz w:val="20"/>
          <w:szCs w:val="20"/>
        </w:rPr>
      </w:pPr>
      <w:r w:rsidRPr="00391CB6">
        <w:rPr>
          <w:rFonts w:ascii="Comic Sans MS" w:hAnsi="Comic Sans MS"/>
          <w:b/>
          <w:sz w:val="20"/>
          <w:szCs w:val="20"/>
        </w:rPr>
        <w:t>Oyun Zamanı</w:t>
      </w:r>
    </w:p>
    <w:p w:rsidR="00582FBB" w:rsidRPr="006D3708" w:rsidRDefault="00582FBB" w:rsidP="00391CB6">
      <w:pPr>
        <w:pStyle w:val="NoSpacing"/>
        <w:rPr>
          <w:rFonts w:ascii="Comic Sans MS" w:hAnsi="Comic Sans MS"/>
          <w:sz w:val="20"/>
          <w:szCs w:val="20"/>
        </w:rPr>
      </w:pPr>
      <w:r w:rsidRPr="006D3708">
        <w:rPr>
          <w:rFonts w:ascii="Comic Sans MS" w:hAnsi="Comic Sans MS"/>
          <w:sz w:val="20"/>
          <w:szCs w:val="20"/>
        </w:rPr>
        <w:t>Öğrenme merkezlerinde oyun</w:t>
      </w:r>
    </w:p>
    <w:p w:rsidR="00582FBB" w:rsidRPr="008978B2" w:rsidRDefault="00582FB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82FBB" w:rsidRPr="008978B2" w:rsidRDefault="00582FB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82FBB" w:rsidRPr="008978B2" w:rsidRDefault="00582FB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82FBB" w:rsidRPr="008978B2" w:rsidRDefault="00582FB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82FBB" w:rsidRPr="008978B2" w:rsidRDefault="00582FB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82FBB" w:rsidRPr="008978B2" w:rsidRDefault="00582FB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82FBB" w:rsidRPr="008978B2" w:rsidRDefault="00582FB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82FBB" w:rsidRPr="008978B2" w:rsidRDefault="00582FBB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582FBB" w:rsidRDefault="00582FBB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582FBB" w:rsidRDefault="00582FBB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582FBB" w:rsidRDefault="00582FBB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582FBB" w:rsidRDefault="00582FBB" w:rsidP="00A513E1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BALONLAR NEREDE?</w:t>
      </w:r>
    </w:p>
    <w:p w:rsidR="00582FBB" w:rsidRPr="00436F22" w:rsidRDefault="00582FBB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 Oyun </w:t>
      </w:r>
      <w:r w:rsidRPr="009322A4">
        <w:rPr>
          <w:rFonts w:ascii="Comic Sans MS" w:hAnsi="Comic Sans MS"/>
          <w:bCs/>
          <w:sz w:val="20"/>
          <w:szCs w:val="20"/>
        </w:rPr>
        <w:t>etkinliği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(bireysel</w:t>
      </w:r>
      <w:r w:rsidRPr="00436F2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582FBB" w:rsidRDefault="00582FBB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  <w:r>
        <w:rPr>
          <w:rFonts w:ascii="Comic Sans MS" w:hAnsi="Comic Sans MS"/>
          <w:bCs/>
          <w:sz w:val="20"/>
          <w:szCs w:val="20"/>
        </w:rPr>
        <w:t xml:space="preserve"> </w:t>
      </w:r>
    </w:p>
    <w:p w:rsidR="00582FBB" w:rsidRPr="00BB3A48" w:rsidRDefault="00582FBB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3.9pt;width:331.5pt;height:152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">
            <v:textbox>
              <w:txbxContent>
                <w:p w:rsidR="00582FBB" w:rsidRDefault="00582FBB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82FBB" w:rsidRDefault="00582FBB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02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582FBB" w:rsidRPr="00B810E5" w:rsidRDefault="00582FBB" w:rsidP="00B810E5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582FBB" w:rsidRPr="00B810E5" w:rsidRDefault="00582FBB" w:rsidP="00B810E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Kazanım 1. Nesne/durum/olaya dikkatini verir.</w:t>
                  </w:r>
                </w:p>
                <w:p w:rsidR="00582FBB" w:rsidRPr="00B810E5" w:rsidRDefault="00582FBB" w:rsidP="00B810E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Göstergeleri: Dikkat edilmesi gerek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en nesne/durum/olaya odaklanır.</w:t>
                  </w:r>
                </w:p>
                <w:p w:rsidR="00582FBB" w:rsidRPr="00B810E5" w:rsidRDefault="00582FBB" w:rsidP="00B810E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10. Mekânda konumla ilgili yönergeleri uygular. </w:t>
                  </w:r>
                </w:p>
                <w:p w:rsidR="00582FBB" w:rsidRPr="00B810E5" w:rsidRDefault="00582FBB" w:rsidP="00B810E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Göstergeleri: Nesnenin mekândaki konumunu söyler. Yönergeye uygun olarak nesneyi doğru yere y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erleştirir. Mekânda konum alır.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46.9pt;margin-top:3.9pt;width:390.25pt;height:297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">
            <v:textbox>
              <w:txbxContent>
                <w:p w:rsidR="00582FBB" w:rsidRDefault="00582FBB" w:rsidP="00A54085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582FBB" w:rsidRPr="00B810E5" w:rsidRDefault="00582FBB" w:rsidP="009B4AF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Sınıfın ortasına aralarında üç metre mesafe olacak şekilde iki sandalye koyulur.</w:t>
                  </w:r>
                </w:p>
                <w:p w:rsidR="00582FBB" w:rsidRPr="00B810E5" w:rsidRDefault="00582FBB" w:rsidP="009B4AF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Sandalyelerin karşısına yine aralarında üç metre mesafe olan iki sandalye daha yerleştirilir.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Sandalyelerin arasına ip gerilir.</w:t>
                  </w:r>
                </w:p>
                <w:p w:rsidR="00582FBB" w:rsidRDefault="00582FBB" w:rsidP="009B4AF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 xml:space="preserve">İlk sandalyelerin arasına gerilen iplere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mandallarla peçeteler asılır.</w:t>
                  </w:r>
                </w:p>
                <w:p w:rsidR="00582FBB" w:rsidRPr="00B810E5" w:rsidRDefault="00582FBB" w:rsidP="009B4AF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İkici sandalyelerin arasına asılmış ipin altına şişiril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me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miş balonlar yerleştirilir.</w:t>
                  </w:r>
                </w:p>
                <w:p w:rsidR="00582FBB" w:rsidRPr="00B810E5" w:rsidRDefault="00582FBB" w:rsidP="009B4AF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 xml:space="preserve">Hangi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nesnelerin  aşağıda hangi nesnelerin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 xml:space="preserve"> yukarıda durduğu tanımlanır.</w:t>
                  </w:r>
                </w:p>
                <w:p w:rsidR="00582FBB" w:rsidRPr="00B810E5" w:rsidRDefault="00582FBB" w:rsidP="009B4AF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 xml:space="preserve">Çocuklardan sırayla ipe asılmış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peçeteleri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 xml:space="preserve"> aşağı indirmeleri, aşağıda olan balonları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yukarı (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ipe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)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 xml:space="preserve"> asmaları istenir.</w:t>
                  </w:r>
                </w:p>
                <w:p w:rsidR="00582FBB" w:rsidRDefault="00582FBB" w:rsidP="009B4AF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Oyunun diğer aşamasına geçilir. Peçeteler sandalyelerin yanına / balonlar ise sandalyelerin önüne yerleştirilir. Doğru yapamayanlara rehberlik edilir.</w:t>
                  </w:r>
                </w:p>
                <w:p w:rsidR="00582FBB" w:rsidRDefault="00582FBB" w:rsidP="009B4AF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</w:p>
                <w:p w:rsidR="00582FBB" w:rsidRDefault="00582FBB" w:rsidP="009B4AF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Tüm çocuklar bu oyunu oynadık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tan sonra birer tane balon alır, şişirir 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ve müzik eşliğinde dans etmeye çalışırlar.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</w:rPr>
                    <w:t>Müzik açıkken balonları yukarıda tutmaya çalışırlar. Müzik durunca balonlara dokunmazlar ve aşağı düşüşlerini gözlemlerler.</w:t>
                  </w:r>
                </w:p>
                <w:p w:rsidR="00582FBB" w:rsidRDefault="00582FBB" w:rsidP="009B4AF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</w:p>
                <w:p w:rsidR="00582FBB" w:rsidRPr="00B810E5" w:rsidRDefault="00582FBB" w:rsidP="009B4AF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Masalara geçilir İÇİNDE-YANINDA-ÖNÜNDE kavramlarıyla ilgili çalışma sayfaları yönergeye uygun yapılır.</w:t>
                  </w:r>
                </w:p>
              </w:txbxContent>
            </v:textbox>
          </v:shape>
        </w:pict>
      </w:r>
    </w:p>
    <w:p w:rsidR="00582FBB" w:rsidRPr="00BB3A48" w:rsidRDefault="00582FBB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582FBB" w:rsidRDefault="00582FBB">
      <w:r>
        <w:rPr>
          <w:noProof/>
        </w:rPr>
        <w:pict>
          <v:shape id="Text Box 4" o:spid="_x0000_s1028" type="#_x0000_t202" style="position:absolute;margin-left:-4.1pt;margin-top:152.05pt;width:329.25pt;height:97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">
            <v:textbox>
              <w:txbxContent>
                <w:p w:rsidR="00582FBB" w:rsidRPr="009B4AF0" w:rsidRDefault="00582FBB" w:rsidP="00B810E5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9B4AF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582FBB" w:rsidRPr="00B810E5" w:rsidRDefault="00582FBB" w:rsidP="00B810E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B810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Sandalye, çocuk sayı kadar balon, ip,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mandal,peçete</w:t>
                  </w:r>
                  <w:r w:rsidRPr="00B810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Müzik CD’si</w:t>
                  </w:r>
                </w:p>
                <w:p w:rsidR="00582FBB" w:rsidRPr="009B4AF0" w:rsidRDefault="00582FBB" w:rsidP="00B810E5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9B4AF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</w:p>
                <w:p w:rsidR="00582FBB" w:rsidRDefault="00582FBB" w:rsidP="00B810E5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</w:p>
                <w:p w:rsidR="00582FBB" w:rsidRPr="009B4AF0" w:rsidRDefault="00582FBB" w:rsidP="00B810E5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9B4AF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582FBB" w:rsidRPr="009B2D3F" w:rsidRDefault="00582FBB" w:rsidP="00B810E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B810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Aşağı- Yukarı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-1.1pt;margin-top:284.05pt;width:326.25pt;height:57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">
            <v:textbox>
              <w:txbxContent>
                <w:p w:rsidR="00582FBB" w:rsidRDefault="00582FBB" w:rsidP="001B0AEA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B0AE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AİLE KATILIMI</w:t>
                  </w:r>
                </w:p>
                <w:p w:rsidR="00582FBB" w:rsidRPr="001B0AEA" w:rsidRDefault="00582FBB" w:rsidP="001B0AE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B0AEA">
                    <w:rPr>
                      <w:rFonts w:ascii="Comic Sans MS" w:hAnsi="Comic Sans MS"/>
                      <w:sz w:val="20"/>
                      <w:szCs w:val="20"/>
                    </w:rPr>
                    <w:t>Oynan oyun yazılı evlere yollanır. Çocuklarla buna benzer oyunları evde de oynamaları önerilir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9" o:spid="_x0000_s1030" type="#_x0000_t202" style="position:absolute;margin-left:346.15pt;margin-top:289.3pt;width:391pt;height:52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">
            <v:textbox>
              <w:txbxContent>
                <w:p w:rsidR="00582FBB" w:rsidRPr="001B0AEA" w:rsidRDefault="00582FBB" w:rsidP="001B0AE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B0AE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: </w:t>
                  </w:r>
                  <w:r w:rsidRPr="001B0AEA">
                    <w:rPr>
                      <w:rFonts w:ascii="Comic Sans MS" w:hAnsi="Comic Sans MS"/>
                      <w:sz w:val="20"/>
                      <w:szCs w:val="20"/>
                    </w:rPr>
                    <w:t>Sınıfta desteklenmesi gereken yetersizliğe sahip bir çocuk varsa bu bölüme gerekli etkinlik uyarlaması yapılmalıdır.</w:t>
                  </w: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582FBB" w:rsidRPr="001B0AEA" w:rsidRDefault="00582FBB" w:rsidP="001B0AE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</w:rPr>
      </w:pPr>
      <w:r w:rsidRPr="001B0AEA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582FBB" w:rsidRPr="001B0AEA" w:rsidRDefault="00582FBB" w:rsidP="001B0AE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1B0AEA">
        <w:rPr>
          <w:rFonts w:ascii="Comic Sans MS" w:hAnsi="Comic Sans MS"/>
          <w:sz w:val="20"/>
          <w:szCs w:val="20"/>
        </w:rPr>
        <w:t>Sandalyelerin arasına hangi materyalleri astık?</w:t>
      </w:r>
    </w:p>
    <w:p w:rsidR="00582FBB" w:rsidRPr="001B0AEA" w:rsidRDefault="00582FBB" w:rsidP="001B0AE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Yukarıda duran kaç peçete</w:t>
      </w:r>
      <w:r w:rsidRPr="001B0AEA">
        <w:rPr>
          <w:rFonts w:ascii="Comic Sans MS" w:hAnsi="Comic Sans MS"/>
          <w:sz w:val="20"/>
          <w:szCs w:val="20"/>
        </w:rPr>
        <w:t xml:space="preserve"> vardı?</w:t>
      </w:r>
    </w:p>
    <w:p w:rsidR="00582FBB" w:rsidRPr="001B0AEA" w:rsidRDefault="00582FBB" w:rsidP="001B0AE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1B0AEA">
        <w:rPr>
          <w:rFonts w:ascii="Comic Sans MS" w:hAnsi="Comic Sans MS"/>
          <w:sz w:val="20"/>
          <w:szCs w:val="20"/>
        </w:rPr>
        <w:t>Aşağıda duran kaç balon vardı?</w:t>
      </w:r>
    </w:p>
    <w:p w:rsidR="00582FBB" w:rsidRDefault="00582FBB" w:rsidP="001B0AE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1B0AEA">
        <w:rPr>
          <w:rFonts w:ascii="Comic Sans MS" w:hAnsi="Comic Sans MS"/>
          <w:sz w:val="20"/>
          <w:szCs w:val="20"/>
        </w:rPr>
        <w:t>Müzik çaldığı zaman balonları nerede tutmaya çalıştık?</w:t>
      </w:r>
    </w:p>
    <w:p w:rsidR="00582FBB" w:rsidRDefault="00582FBB" w:rsidP="001B0AE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Müzik durduğunda ne yaptık</w:t>
      </w:r>
    </w:p>
    <w:p w:rsidR="00582FBB" w:rsidRDefault="00582FBB" w:rsidP="001B0AE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5.sayı/23. Sayfa yönerge doğrultusunda yapılır</w:t>
      </w:r>
    </w:p>
    <w:p w:rsidR="00582FBB" w:rsidRPr="00391CB6" w:rsidRDefault="00582FBB" w:rsidP="00391CB6"/>
    <w:p w:rsidR="00582FBB" w:rsidRDefault="00582FBB" w:rsidP="00391CB6"/>
    <w:p w:rsidR="00582FBB" w:rsidRPr="006D3708" w:rsidRDefault="00582FBB" w:rsidP="006D3708">
      <w:pPr>
        <w:pStyle w:val="NoSpacing"/>
        <w:jc w:val="center"/>
        <w:rPr>
          <w:b/>
        </w:rPr>
      </w:pPr>
      <w:r w:rsidRPr="006D3708">
        <w:rPr>
          <w:b/>
        </w:rPr>
        <w:t>ETKİNLİK PLANI (2)</w:t>
      </w:r>
    </w:p>
    <w:p w:rsidR="00582FBB" w:rsidRDefault="00582FBB" w:rsidP="006D3708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6D3708">
        <w:rPr>
          <w:rFonts w:ascii="Comic Sans MS" w:hAnsi="Comic Sans MS"/>
          <w:b/>
          <w:sz w:val="20"/>
          <w:szCs w:val="20"/>
        </w:rPr>
        <w:t>YANARDAĞ DENEYİ</w:t>
      </w:r>
    </w:p>
    <w:p w:rsidR="00582FBB" w:rsidRPr="006D3708" w:rsidRDefault="00582FBB" w:rsidP="006D3708">
      <w:pPr>
        <w:pStyle w:val="NoSpacing"/>
        <w:rPr>
          <w:rFonts w:ascii="Comic Sans MS" w:hAnsi="Comic Sans MS"/>
          <w:sz w:val="20"/>
          <w:szCs w:val="20"/>
        </w:rPr>
      </w:pPr>
      <w:r w:rsidRPr="006D3708">
        <w:rPr>
          <w:rFonts w:ascii="Comic Sans MS" w:hAnsi="Comic Sans MS"/>
          <w:sz w:val="20"/>
          <w:szCs w:val="20"/>
        </w:rPr>
        <w:t>etkinlik türü: fen etkinliği</w:t>
      </w:r>
    </w:p>
    <w:p w:rsidR="00582FBB" w:rsidRPr="006D3708" w:rsidRDefault="00582FBB" w:rsidP="006D3708">
      <w:pPr>
        <w:pStyle w:val="NoSpacing"/>
        <w:rPr>
          <w:rFonts w:ascii="Comic Sans MS" w:hAnsi="Comic Sans MS"/>
          <w:sz w:val="20"/>
          <w:szCs w:val="20"/>
        </w:rPr>
      </w:pPr>
      <w:r w:rsidRPr="006D3708">
        <w:rPr>
          <w:rFonts w:ascii="Comic Sans MS" w:hAnsi="Comic Sans MS"/>
          <w:sz w:val="20"/>
          <w:szCs w:val="20"/>
        </w:rPr>
        <w:t>yaş grubu:48-66 ay</w:t>
      </w:r>
    </w:p>
    <w:p w:rsidR="00582FBB" w:rsidRDefault="00582FBB" w:rsidP="006D370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KAZANIMLAR VE GÖSTERGELERİ</w:t>
      </w:r>
      <w:r>
        <w:rPr>
          <w:rFonts w:ascii="Comic Sans MS" w:hAnsi="Comic Sans MS"/>
          <w:b/>
          <w:sz w:val="20"/>
          <w:szCs w:val="20"/>
        </w:rPr>
        <w:tab/>
      </w:r>
    </w:p>
    <w:p w:rsidR="00582FBB" w:rsidRDefault="00582FBB" w:rsidP="006D370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BİLİŞSEL GELİŞİM</w:t>
      </w:r>
      <w:bookmarkStart w:id="0" w:name="_GoBack"/>
      <w:bookmarkEnd w:id="0"/>
    </w:p>
    <w:p w:rsidR="00582FBB" w:rsidRPr="006D3708" w:rsidRDefault="00582FBB" w:rsidP="006D370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3708">
        <w:rPr>
          <w:rFonts w:ascii="Comic Sans MS" w:hAnsi="Comic Sans MS"/>
          <w:sz w:val="20"/>
          <w:szCs w:val="20"/>
        </w:rPr>
        <w:t xml:space="preserve">Kazanım 1: Nesne/durum/olaya dikkatini verir. Göstergeleri: Dikkat edilmesi gereken nesne/durum/olaya odaklanır. Dikkatini çeken nesne/durum/olaya yönelik sorular sorar. </w:t>
      </w:r>
    </w:p>
    <w:p w:rsidR="00582FBB" w:rsidRPr="006D3708" w:rsidRDefault="00582FBB" w:rsidP="006D370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3708">
        <w:rPr>
          <w:rFonts w:ascii="Comic Sans MS" w:hAnsi="Comic Sans MS"/>
          <w:sz w:val="20"/>
          <w:szCs w:val="20"/>
        </w:rPr>
        <w:t xml:space="preserve">Dikkatini çeken nesne/durum/olayı ayrıntılarıyla açıklar. </w:t>
      </w:r>
    </w:p>
    <w:p w:rsidR="00582FBB" w:rsidRPr="006D3708" w:rsidRDefault="00582FBB" w:rsidP="006D370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3708">
        <w:rPr>
          <w:rFonts w:ascii="Comic Sans MS" w:hAnsi="Comic Sans MS"/>
          <w:sz w:val="20"/>
          <w:szCs w:val="20"/>
        </w:rPr>
        <w:t>Kazanım 2:Nesne/durum/olayla ilgili tahminde bulunur. Göstergeleri:</w:t>
      </w:r>
      <w:r w:rsidRPr="006D3708">
        <w:rPr>
          <w:rFonts w:ascii="Comic Sans MS" w:hAnsi="Comic Sans MS"/>
          <w:sz w:val="20"/>
          <w:szCs w:val="20"/>
        </w:rPr>
        <w:tab/>
        <w:t>Nesne/durum/olayın ipuçlarını söyler.İpuçlarını birleştirerek tahminini söyler.</w:t>
      </w:r>
    </w:p>
    <w:p w:rsidR="00582FBB" w:rsidRPr="006D3708" w:rsidRDefault="00582FBB" w:rsidP="006D370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3708">
        <w:rPr>
          <w:rFonts w:ascii="Comic Sans MS" w:hAnsi="Comic Sans MS"/>
          <w:sz w:val="20"/>
          <w:szCs w:val="20"/>
        </w:rPr>
        <w:t>Gerçek durumu inceler.Tahmini ile gerçek durumu karşılaştırır.</w:t>
      </w:r>
    </w:p>
    <w:p w:rsidR="00582FBB" w:rsidRPr="006D3708" w:rsidRDefault="00582FBB" w:rsidP="006D370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3708">
        <w:rPr>
          <w:rFonts w:ascii="Comic Sans MS" w:hAnsi="Comic Sans MS"/>
          <w:sz w:val="20"/>
          <w:szCs w:val="20"/>
        </w:rPr>
        <w:t>Kazanım 3: Algıladıklarını hatırlar. Göstergeleri:Nesne/durum/olayı bir süre sonra yeniden söyler. Hatırladıklarını yeni durumlarda kullanır.</w:t>
      </w:r>
    </w:p>
    <w:p w:rsidR="00582FBB" w:rsidRDefault="00582FBB" w:rsidP="006D3708">
      <w:pPr>
        <w:pStyle w:val="NoSpacing"/>
        <w:rPr>
          <w:rFonts w:ascii="Comic Sans MS" w:hAnsi="Comic Sans MS"/>
          <w:sz w:val="20"/>
          <w:szCs w:val="20"/>
        </w:rPr>
      </w:pPr>
    </w:p>
    <w:p w:rsidR="00582FBB" w:rsidRPr="006D3708" w:rsidRDefault="00582FBB" w:rsidP="006D370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6D3708">
        <w:rPr>
          <w:rFonts w:ascii="Comic Sans MS" w:hAnsi="Comic Sans MS"/>
          <w:b/>
          <w:sz w:val="20"/>
          <w:szCs w:val="20"/>
        </w:rPr>
        <w:t>ÖĞRENİM SÜRECİ</w:t>
      </w:r>
    </w:p>
    <w:p w:rsidR="00582FBB" w:rsidRPr="006D3708" w:rsidRDefault="00582FBB" w:rsidP="006D370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6D3708">
        <w:rPr>
          <w:rFonts w:ascii="Comic Sans MS" w:hAnsi="Comic Sans MS"/>
          <w:b/>
          <w:sz w:val="20"/>
          <w:szCs w:val="20"/>
        </w:rPr>
        <w:t>YANARDAĞ NASIL OLUŞUR?</w:t>
      </w:r>
    </w:p>
    <w:p w:rsidR="00582FBB" w:rsidRPr="006D3708" w:rsidRDefault="00582FBB" w:rsidP="006D370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3708">
        <w:rPr>
          <w:rFonts w:ascii="Comic Sans MS" w:hAnsi="Comic Sans MS"/>
          <w:sz w:val="20"/>
          <w:szCs w:val="20"/>
        </w:rPr>
        <w:t>Deneyde kullanılan araç gereçler:Soda,bulaşık deterjanı,üç yemek kaşığı dolusu sirke,pamuk,kap,ince taneli toprak.</w:t>
      </w:r>
    </w:p>
    <w:p w:rsidR="00582FBB" w:rsidRPr="006D3708" w:rsidRDefault="00582FBB" w:rsidP="006D370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3708">
        <w:rPr>
          <w:rFonts w:ascii="Comic Sans MS" w:hAnsi="Comic Sans MS"/>
          <w:sz w:val="20"/>
          <w:szCs w:val="20"/>
        </w:rPr>
        <w:t>Deneyin yapılışı:Kaba bir çay kaşığı kadar soda koyun.Kabın 1/3’ni sıcak suyla doldurun ve karışımı iyice çalkalayın.Kum yada toprakla bir yanardağ oluşturun.Toprağın iç kısmına kabı yerleştirin ve içine sirkeyi dökün.</w:t>
      </w:r>
    </w:p>
    <w:p w:rsidR="00582FBB" w:rsidRDefault="00582FBB" w:rsidP="006D370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3708">
        <w:rPr>
          <w:rFonts w:ascii="Comic Sans MS" w:hAnsi="Comic Sans MS"/>
          <w:sz w:val="20"/>
          <w:szCs w:val="20"/>
        </w:rPr>
        <w:t>Deneyin sonucu:Oluşan karışım yanardağ gibi püskürür.</w:t>
      </w:r>
    </w:p>
    <w:p w:rsidR="00582FBB" w:rsidRDefault="00582FBB" w:rsidP="006D370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582FBB" w:rsidRPr="00E915D3" w:rsidRDefault="00582FBB" w:rsidP="00E915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915D3">
        <w:rPr>
          <w:rFonts w:ascii="Comic Sans MS" w:hAnsi="Comic Sans MS"/>
          <w:b/>
          <w:sz w:val="20"/>
          <w:szCs w:val="20"/>
        </w:rPr>
        <w:t>MATERYALLER</w:t>
      </w:r>
    </w:p>
    <w:p w:rsidR="00582FBB" w:rsidRPr="00E915D3" w:rsidRDefault="00582FBB" w:rsidP="00E915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915D3">
        <w:rPr>
          <w:rFonts w:ascii="Comic Sans MS" w:hAnsi="Comic Sans MS"/>
          <w:sz w:val="20"/>
          <w:szCs w:val="20"/>
        </w:rPr>
        <w:t>Soda,bulaşık deterjanı,üç yemek kaşığı dolusu sirke,pamuk,kap,ince taneli toprak.</w:t>
      </w:r>
    </w:p>
    <w:p w:rsidR="00582FBB" w:rsidRPr="00E915D3" w:rsidRDefault="00582FBB" w:rsidP="00E915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915D3">
        <w:rPr>
          <w:rFonts w:ascii="Comic Sans MS" w:hAnsi="Comic Sans MS"/>
          <w:b/>
          <w:sz w:val="20"/>
          <w:szCs w:val="20"/>
        </w:rPr>
        <w:t>SÖZCÜK VE KAVRAMLAR</w:t>
      </w:r>
    </w:p>
    <w:p w:rsidR="00582FBB" w:rsidRDefault="00582FBB" w:rsidP="00E915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915D3">
        <w:rPr>
          <w:rFonts w:ascii="Comic Sans MS" w:hAnsi="Comic Sans MS"/>
          <w:sz w:val="20"/>
          <w:szCs w:val="20"/>
        </w:rPr>
        <w:t>Yanardağ, lav</w:t>
      </w:r>
    </w:p>
    <w:p w:rsidR="00582FBB" w:rsidRPr="00E915D3" w:rsidRDefault="00582FBB" w:rsidP="00E915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582FBB" w:rsidRPr="00E915D3" w:rsidRDefault="00582FBB" w:rsidP="00E915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915D3">
        <w:rPr>
          <w:rFonts w:ascii="Comic Sans MS" w:hAnsi="Comic Sans MS"/>
          <w:b/>
          <w:sz w:val="20"/>
          <w:szCs w:val="20"/>
        </w:rPr>
        <w:t>AİLE KATILIMI:</w:t>
      </w:r>
    </w:p>
    <w:p w:rsidR="00582FBB" w:rsidRPr="00E915D3" w:rsidRDefault="00582FBB" w:rsidP="00E915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582FBB" w:rsidRDefault="00582FBB" w:rsidP="00E915D3">
      <w:pPr>
        <w:pStyle w:val="NoSpacing"/>
        <w:rPr>
          <w:rFonts w:ascii="Comic Sans MS" w:hAnsi="Comic Sans MS"/>
          <w:sz w:val="20"/>
          <w:szCs w:val="20"/>
        </w:rPr>
      </w:pPr>
    </w:p>
    <w:p w:rsidR="00582FBB" w:rsidRPr="00E915D3" w:rsidRDefault="00582FBB" w:rsidP="00E915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915D3">
        <w:rPr>
          <w:rFonts w:ascii="Comic Sans MS" w:hAnsi="Comic Sans MS"/>
          <w:b/>
          <w:sz w:val="20"/>
          <w:szCs w:val="20"/>
        </w:rPr>
        <w:t>DEĞERLENDİRME</w:t>
      </w:r>
    </w:p>
    <w:p w:rsidR="00582FBB" w:rsidRPr="00E915D3" w:rsidRDefault="00582FBB" w:rsidP="00E915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915D3">
        <w:rPr>
          <w:rFonts w:ascii="Comic Sans MS" w:hAnsi="Comic Sans MS"/>
          <w:sz w:val="20"/>
          <w:szCs w:val="20"/>
        </w:rPr>
        <w:t>Televizyondan vs. yanardağ gördünüz mü?</w:t>
      </w:r>
    </w:p>
    <w:p w:rsidR="00582FBB" w:rsidRPr="00E915D3" w:rsidRDefault="00582FBB" w:rsidP="00E915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915D3">
        <w:rPr>
          <w:rFonts w:ascii="Comic Sans MS" w:hAnsi="Comic Sans MS"/>
          <w:sz w:val="20"/>
          <w:szCs w:val="20"/>
        </w:rPr>
        <w:t>Yanardağlar ne püskürtütyor?</w:t>
      </w:r>
    </w:p>
    <w:p w:rsidR="00582FBB" w:rsidRPr="00E915D3" w:rsidRDefault="00582FBB" w:rsidP="00E915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915D3">
        <w:rPr>
          <w:rFonts w:ascii="Comic Sans MS" w:hAnsi="Comic Sans MS"/>
          <w:sz w:val="20"/>
          <w:szCs w:val="20"/>
        </w:rPr>
        <w:t>Lav sizce sıcak mı/ soğuk mu?</w:t>
      </w:r>
    </w:p>
    <w:p w:rsidR="00582FBB" w:rsidRDefault="00582FBB" w:rsidP="00E915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915D3">
        <w:rPr>
          <w:rFonts w:ascii="Comic Sans MS" w:hAnsi="Comic Sans MS"/>
          <w:sz w:val="20"/>
          <w:szCs w:val="20"/>
        </w:rPr>
        <w:t>Deneyimizde neler yaptık?</w:t>
      </w:r>
    </w:p>
    <w:p w:rsidR="00582FBB" w:rsidRPr="00E915D3" w:rsidRDefault="00582FBB" w:rsidP="00E915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582FBB" w:rsidRPr="00E915D3" w:rsidRDefault="00582FBB" w:rsidP="00E915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915D3">
        <w:rPr>
          <w:rFonts w:ascii="Comic Sans MS" w:hAnsi="Comic Sans MS"/>
          <w:b/>
          <w:sz w:val="20"/>
          <w:szCs w:val="20"/>
        </w:rPr>
        <w:t>UYARLAMA:</w:t>
      </w:r>
      <w:r w:rsidRPr="00E915D3">
        <w:rPr>
          <w:rFonts w:ascii="Comic Sans MS" w:hAnsi="Comic Sans MS"/>
          <w:sz w:val="20"/>
          <w:szCs w:val="20"/>
        </w:rPr>
        <w:t xml:space="preserve"> Sınıfta desteklenmesi gereken yetersizliğe sahip bir çocuk varsa bu bölüme gerekli etkinlik uyarlaması yapılmalıdır.</w:t>
      </w:r>
    </w:p>
    <w:sectPr w:rsidR="00582FBB" w:rsidRPr="00E915D3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FBB" w:rsidRDefault="00582FBB" w:rsidP="00806A98">
      <w:pPr>
        <w:spacing w:after="0" w:line="240" w:lineRule="auto"/>
      </w:pPr>
      <w:r>
        <w:separator/>
      </w:r>
    </w:p>
  </w:endnote>
  <w:endnote w:type="continuationSeparator" w:id="0">
    <w:p w:rsidR="00582FBB" w:rsidRDefault="00582FBB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FBB" w:rsidRDefault="00582FBB">
    <w:pPr>
      <w:pStyle w:val="Footer"/>
    </w:pPr>
  </w:p>
  <w:p w:rsidR="00582FBB" w:rsidRDefault="00582FBB">
    <w:pPr>
      <w:pStyle w:val="Footer"/>
    </w:pPr>
  </w:p>
  <w:p w:rsidR="00582FBB" w:rsidRDefault="00582F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FBB" w:rsidRDefault="00582FBB" w:rsidP="00806A98">
      <w:pPr>
        <w:spacing w:after="0" w:line="240" w:lineRule="auto"/>
      </w:pPr>
      <w:r>
        <w:separator/>
      </w:r>
    </w:p>
  </w:footnote>
  <w:footnote w:type="continuationSeparator" w:id="0">
    <w:p w:rsidR="00582FBB" w:rsidRDefault="00582FBB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867DE"/>
    <w:rsid w:val="00086EC5"/>
    <w:rsid w:val="000D10F6"/>
    <w:rsid w:val="000D74E2"/>
    <w:rsid w:val="000F3B1A"/>
    <w:rsid w:val="00111DDF"/>
    <w:rsid w:val="00113F35"/>
    <w:rsid w:val="00150544"/>
    <w:rsid w:val="0015787C"/>
    <w:rsid w:val="00165788"/>
    <w:rsid w:val="001768DA"/>
    <w:rsid w:val="0018560E"/>
    <w:rsid w:val="001A45E0"/>
    <w:rsid w:val="001B0AEA"/>
    <w:rsid w:val="001B4E66"/>
    <w:rsid w:val="001D0122"/>
    <w:rsid w:val="001F341C"/>
    <w:rsid w:val="001F4B0C"/>
    <w:rsid w:val="00206907"/>
    <w:rsid w:val="002134AD"/>
    <w:rsid w:val="00216154"/>
    <w:rsid w:val="002201E3"/>
    <w:rsid w:val="00241D3D"/>
    <w:rsid w:val="002A1BCC"/>
    <w:rsid w:val="002B5687"/>
    <w:rsid w:val="002C40DB"/>
    <w:rsid w:val="002F7B42"/>
    <w:rsid w:val="0030759F"/>
    <w:rsid w:val="00315189"/>
    <w:rsid w:val="003268D1"/>
    <w:rsid w:val="00330AED"/>
    <w:rsid w:val="003607BE"/>
    <w:rsid w:val="00365CD4"/>
    <w:rsid w:val="00382F38"/>
    <w:rsid w:val="00391CB6"/>
    <w:rsid w:val="00395C6B"/>
    <w:rsid w:val="003A2AC5"/>
    <w:rsid w:val="003B30BC"/>
    <w:rsid w:val="003C0F4A"/>
    <w:rsid w:val="003C1931"/>
    <w:rsid w:val="003C2D3A"/>
    <w:rsid w:val="003D0F9E"/>
    <w:rsid w:val="003D7926"/>
    <w:rsid w:val="003E1D41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6672C"/>
    <w:rsid w:val="00485716"/>
    <w:rsid w:val="00497BC7"/>
    <w:rsid w:val="004C5BC8"/>
    <w:rsid w:val="004D620E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65A18"/>
    <w:rsid w:val="00577EBE"/>
    <w:rsid w:val="00582FBB"/>
    <w:rsid w:val="005858E6"/>
    <w:rsid w:val="0059067C"/>
    <w:rsid w:val="005B492E"/>
    <w:rsid w:val="005C3EC7"/>
    <w:rsid w:val="005C5442"/>
    <w:rsid w:val="005D35FA"/>
    <w:rsid w:val="005E0182"/>
    <w:rsid w:val="005F00D4"/>
    <w:rsid w:val="00606432"/>
    <w:rsid w:val="00606435"/>
    <w:rsid w:val="0064489B"/>
    <w:rsid w:val="006836CC"/>
    <w:rsid w:val="006A731D"/>
    <w:rsid w:val="006D28C4"/>
    <w:rsid w:val="006D3708"/>
    <w:rsid w:val="006D6401"/>
    <w:rsid w:val="006D6FD2"/>
    <w:rsid w:val="0070201C"/>
    <w:rsid w:val="00705541"/>
    <w:rsid w:val="0072462E"/>
    <w:rsid w:val="00764F63"/>
    <w:rsid w:val="007706DB"/>
    <w:rsid w:val="00774F9B"/>
    <w:rsid w:val="007B213E"/>
    <w:rsid w:val="00801790"/>
    <w:rsid w:val="00801C8B"/>
    <w:rsid w:val="008065CB"/>
    <w:rsid w:val="00806A98"/>
    <w:rsid w:val="008432E8"/>
    <w:rsid w:val="0085733F"/>
    <w:rsid w:val="008637FB"/>
    <w:rsid w:val="008854B3"/>
    <w:rsid w:val="008902E4"/>
    <w:rsid w:val="00890E89"/>
    <w:rsid w:val="008978B2"/>
    <w:rsid w:val="008B7296"/>
    <w:rsid w:val="008E20FE"/>
    <w:rsid w:val="0091422C"/>
    <w:rsid w:val="0092742D"/>
    <w:rsid w:val="009319CC"/>
    <w:rsid w:val="009322A4"/>
    <w:rsid w:val="0093248A"/>
    <w:rsid w:val="009367C8"/>
    <w:rsid w:val="00936A51"/>
    <w:rsid w:val="00942E94"/>
    <w:rsid w:val="00954DBC"/>
    <w:rsid w:val="00973CDA"/>
    <w:rsid w:val="009A20AC"/>
    <w:rsid w:val="009A586A"/>
    <w:rsid w:val="009B2D3F"/>
    <w:rsid w:val="009B4AF0"/>
    <w:rsid w:val="009C2A7A"/>
    <w:rsid w:val="00A0013A"/>
    <w:rsid w:val="00A0112F"/>
    <w:rsid w:val="00A10CBE"/>
    <w:rsid w:val="00A137A6"/>
    <w:rsid w:val="00A155B2"/>
    <w:rsid w:val="00A16277"/>
    <w:rsid w:val="00A2029B"/>
    <w:rsid w:val="00A44379"/>
    <w:rsid w:val="00A513E1"/>
    <w:rsid w:val="00A52598"/>
    <w:rsid w:val="00A54085"/>
    <w:rsid w:val="00A62724"/>
    <w:rsid w:val="00A70267"/>
    <w:rsid w:val="00A83602"/>
    <w:rsid w:val="00A85CB0"/>
    <w:rsid w:val="00A93841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64698"/>
    <w:rsid w:val="00B67CE3"/>
    <w:rsid w:val="00B810E5"/>
    <w:rsid w:val="00BA482B"/>
    <w:rsid w:val="00BB3A48"/>
    <w:rsid w:val="00BC6104"/>
    <w:rsid w:val="00BE067A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C216B"/>
    <w:rsid w:val="00CD5A42"/>
    <w:rsid w:val="00CE11E7"/>
    <w:rsid w:val="00CE6E6F"/>
    <w:rsid w:val="00D36990"/>
    <w:rsid w:val="00D40B9B"/>
    <w:rsid w:val="00D94A26"/>
    <w:rsid w:val="00DE524A"/>
    <w:rsid w:val="00E1402F"/>
    <w:rsid w:val="00E3439D"/>
    <w:rsid w:val="00E4402B"/>
    <w:rsid w:val="00E47557"/>
    <w:rsid w:val="00E54A56"/>
    <w:rsid w:val="00E56116"/>
    <w:rsid w:val="00E614B8"/>
    <w:rsid w:val="00E823BB"/>
    <w:rsid w:val="00E8439E"/>
    <w:rsid w:val="00E915D3"/>
    <w:rsid w:val="00E9352F"/>
    <w:rsid w:val="00E9611D"/>
    <w:rsid w:val="00EC0788"/>
    <w:rsid w:val="00EC6037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A0EFC"/>
    <w:rsid w:val="00FC374B"/>
    <w:rsid w:val="00FC52C9"/>
    <w:rsid w:val="00FC771F"/>
    <w:rsid w:val="00FF2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18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19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4</Pages>
  <Words>416</Words>
  <Characters>2376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18</cp:revision>
  <dcterms:created xsi:type="dcterms:W3CDTF">2015-07-07T22:21:00Z</dcterms:created>
  <dcterms:modified xsi:type="dcterms:W3CDTF">2016-08-27T23:20:00Z</dcterms:modified>
</cp:coreProperties>
</file>